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6C67D" w14:textId="77777777" w:rsidR="00BE65FD" w:rsidRDefault="00BE65FD" w:rsidP="00D256B7">
      <w:pPr>
        <w:ind w:right="-24"/>
        <w:jc w:val="center"/>
        <w:rPr>
          <w:b/>
          <w:sz w:val="28"/>
        </w:rPr>
      </w:pPr>
    </w:p>
    <w:p w14:paraId="23B98BDE" w14:textId="77777777"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4AA39BC2" wp14:editId="019B3447">
                <wp:extent cx="5756910" cy="1143000"/>
                <wp:effectExtent l="0" t="0" r="0" b="0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1143000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3CB8FC" w14:textId="1B3DFFA2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>AVIS D'APPEL D'OFFRES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N° DAEM-AO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6C6115FFD2E94051AEC2B427E0864E9F"/>
                                </w:placeholder>
                              </w:sdtPr>
                              <w:sdtEndPr/>
                              <w:sdtContent>
                                <w:r w:rsidR="00A308C8">
                                  <w:rPr>
                                    <w:b/>
                                    <w:sz w:val="28"/>
                                  </w:rPr>
                                  <w:t>06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TIME \@ "yy" </w:instrTex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D335FE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26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14:paraId="47465732" w14:textId="7B56624F" w:rsidR="00BE65FD" w:rsidRPr="00E4191E" w:rsidRDefault="00D335FE" w:rsidP="007C3019">
                            <w:pPr>
                              <w:ind w:right="-24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35327176"/>
                                <w:placeholder>
                                  <w:docPart w:val="E694E8BE91FF47718A43D114B3CF29F1"/>
                                </w:placeholder>
                              </w:sdtPr>
                              <w:sdtEndPr/>
                              <w:sdtContent>
                                <w:bookmarkStart w:id="0" w:name="Objet"/>
                                <w:sdt>
                                  <w:sdtPr>
                                    <w:rPr>
                                      <w:b/>
                                      <w:sz w:val="27"/>
                                      <w:szCs w:val="27"/>
                                    </w:rPr>
                                    <w:alias w:val="Objet AO"/>
                                    <w:tag w:val="Objet AO"/>
                                    <w:id w:val="1768346870"/>
                                    <w:placeholder>
                                      <w:docPart w:val="AC0BD593E7724B0D9D4CDD781C06BC53"/>
                                    </w:placeholder>
                                  </w:sdtPr>
                                  <w:sdtEndPr/>
                                  <w:sdtContent>
                                    <w:r w:rsidR="00C41E1A">
                                      <w:rPr>
                                        <w:b/>
                                        <w:sz w:val="27"/>
                                        <w:szCs w:val="27"/>
                                      </w:rPr>
                                      <w:t xml:space="preserve">FOURNITURE DE DISPOSITIFS SEPARATEURS MODULAIRES DE VOIE </w:t>
                                    </w:r>
                                    <w:r w:rsidR="008E3ED7">
                                      <w:rPr>
                                        <w:b/>
                                        <w:sz w:val="27"/>
                                        <w:szCs w:val="27"/>
                                      </w:rPr>
                                      <w:t xml:space="preserve">EN </w:t>
                                    </w:r>
                                    <w:r w:rsidR="000E3580">
                                      <w:rPr>
                                        <w:b/>
                                        <w:sz w:val="27"/>
                                        <w:szCs w:val="27"/>
                                      </w:rPr>
                                      <w:t>BE</w:t>
                                    </w:r>
                                    <w:r w:rsidR="008E3ED7">
                                      <w:rPr>
                                        <w:b/>
                                        <w:sz w:val="27"/>
                                        <w:szCs w:val="27"/>
                                      </w:rPr>
                                      <w:t xml:space="preserve">TON </w:t>
                                    </w:r>
                                    <w:r w:rsidR="00C41E1A">
                                      <w:rPr>
                                        <w:b/>
                                        <w:sz w:val="27"/>
                                        <w:szCs w:val="27"/>
                                      </w:rPr>
                                      <w:t xml:space="preserve">POUR LES TRAVAUX DE VOIRIE DES VOIES D’ENTRECROISEMENT SUR LA VE 1 – PHASE </w:t>
                                    </w:r>
                                    <w:r w:rsidR="00A308C8">
                                      <w:rPr>
                                        <w:b/>
                                        <w:sz w:val="27"/>
                                        <w:szCs w:val="27"/>
                                      </w:rPr>
                                      <w:t>2</w:t>
                                    </w:r>
                                    <w:r w:rsidR="00C41E1A">
                                      <w:rPr>
                                        <w:b/>
                                        <w:sz w:val="27"/>
                                        <w:szCs w:val="27"/>
                                      </w:rPr>
                                      <w:t xml:space="preserve"> </w:t>
                                    </w:r>
                                  </w:sdtContent>
                                </w:sdt>
                                <w:bookmarkEnd w:id="0"/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AA39BC2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9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" fillcolor="#0c2c84" stroked="f" strokeweight=".5pt">
                <v:textbox>
                  <w:txbxContent>
                    <w:p w14:paraId="003CB8FC" w14:textId="1B3DFFA2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>AVIS D'APPEL D'OFFRES</w:t>
                      </w:r>
                      <w:r>
                        <w:rPr>
                          <w:b/>
                          <w:sz w:val="28"/>
                        </w:rPr>
                        <w:t xml:space="preserve"> N° DAEM-AO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6C6115FFD2E94051AEC2B427E0864E9F"/>
                          </w:placeholder>
                        </w:sdtPr>
                        <w:sdtEndPr/>
                        <w:sdtContent>
                          <w:r w:rsidR="00A308C8">
                            <w:rPr>
                              <w:b/>
                              <w:sz w:val="28"/>
                            </w:rPr>
                            <w:t>06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instrText xml:space="preserve"> TIME \@ "yy" </w:instrTex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="00D335FE">
                        <w:rPr>
                          <w:b/>
                          <w:noProof/>
                          <w:sz w:val="28"/>
                          <w:szCs w:val="28"/>
                        </w:rPr>
                        <w:t>26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  <w:p w14:paraId="47465732" w14:textId="7B56624F" w:rsidR="00BE65FD" w:rsidRPr="00E4191E" w:rsidRDefault="00D335FE" w:rsidP="007C3019">
                      <w:pPr>
                        <w:ind w:right="-24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sdt>
                        <w:sdtPr>
                          <w:rPr>
                            <w:b/>
                            <w:sz w:val="28"/>
                          </w:rPr>
                          <w:id w:val="35327176"/>
                          <w:placeholder>
                            <w:docPart w:val="E694E8BE91FF47718A43D114B3CF29F1"/>
                          </w:placeholder>
                        </w:sdtPr>
                        <w:sdtEndPr/>
                        <w:sdtContent>
                          <w:bookmarkStart w:id="1" w:name="Objet"/>
                          <w:sdt>
                            <w:sdtPr>
                              <w:rPr>
                                <w:b/>
                                <w:sz w:val="27"/>
                                <w:szCs w:val="27"/>
                              </w:rPr>
                              <w:alias w:val="Objet AO"/>
                              <w:tag w:val="Objet AO"/>
                              <w:id w:val="1768346870"/>
                              <w:placeholder>
                                <w:docPart w:val="AC0BD593E7724B0D9D4CDD781C06BC53"/>
                              </w:placeholder>
                            </w:sdtPr>
                            <w:sdtEndPr/>
                            <w:sdtContent>
                              <w:r w:rsidR="00C41E1A">
                                <w:rPr>
                                  <w:b/>
                                  <w:sz w:val="27"/>
                                  <w:szCs w:val="27"/>
                                </w:rPr>
                                <w:t xml:space="preserve">FOURNITURE DE DISPOSITIFS SEPARATEURS MODULAIRES DE VOIE </w:t>
                              </w:r>
                              <w:r w:rsidR="008E3ED7">
                                <w:rPr>
                                  <w:b/>
                                  <w:sz w:val="27"/>
                                  <w:szCs w:val="27"/>
                                </w:rPr>
                                <w:t xml:space="preserve">EN </w:t>
                              </w:r>
                              <w:r w:rsidR="000E3580">
                                <w:rPr>
                                  <w:b/>
                                  <w:sz w:val="27"/>
                                  <w:szCs w:val="27"/>
                                </w:rPr>
                                <w:t>BE</w:t>
                              </w:r>
                              <w:r w:rsidR="008E3ED7">
                                <w:rPr>
                                  <w:b/>
                                  <w:sz w:val="27"/>
                                  <w:szCs w:val="27"/>
                                </w:rPr>
                                <w:t xml:space="preserve">TON </w:t>
                              </w:r>
                              <w:r w:rsidR="00C41E1A">
                                <w:rPr>
                                  <w:b/>
                                  <w:sz w:val="27"/>
                                  <w:szCs w:val="27"/>
                                </w:rPr>
                                <w:t xml:space="preserve">POUR LES TRAVAUX DE VOIRIE DES VOIES D’ENTRECROISEMENT SUR LA VE 1 – PHASE </w:t>
                              </w:r>
                              <w:r w:rsidR="00A308C8">
                                <w:rPr>
                                  <w:b/>
                                  <w:sz w:val="27"/>
                                  <w:szCs w:val="27"/>
                                </w:rPr>
                                <w:t>2</w:t>
                              </w:r>
                              <w:r w:rsidR="00C41E1A">
                                <w:rPr>
                                  <w:b/>
                                  <w:sz w:val="27"/>
                                  <w:szCs w:val="27"/>
                                </w:rPr>
                                <w:t xml:space="preserve"> </w:t>
                              </w:r>
                            </w:sdtContent>
                          </w:sdt>
                          <w:bookmarkEnd w:id="1"/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2037910D" w14:textId="77777777"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0EC46B8E" w14:textId="77777777" w:rsidR="00024198" w:rsidRDefault="00024198" w:rsidP="00D256B7">
      <w:pPr>
        <w:ind w:right="-24"/>
        <w:rPr>
          <w:szCs w:val="22"/>
        </w:rPr>
      </w:pPr>
      <w:r w:rsidRPr="00F54F4B">
        <w:rPr>
          <w:szCs w:val="22"/>
        </w:rPr>
        <w:t xml:space="preserve">La province Sud lance un appel d'offres </w:t>
      </w:r>
      <w:r w:rsidR="00381DB4" w:rsidRPr="00F54F4B">
        <w:rPr>
          <w:szCs w:val="22"/>
        </w:rPr>
        <w:t>pour</w:t>
      </w:r>
      <w:r w:rsidR="008A1B46">
        <w:rPr>
          <w:szCs w:val="22"/>
        </w:rPr>
        <w:t xml:space="preserve"> </w:t>
      </w:r>
      <w:sdt>
        <w:sdtPr>
          <w:rPr>
            <w:szCs w:val="22"/>
          </w:rPr>
          <w:id w:val="-700859109"/>
          <w:placeholder>
            <w:docPart w:val="0BFD0889445749E6A9DFC2171D732680"/>
          </w:placeholder>
        </w:sdtPr>
        <w:sdtEndPr/>
        <w:sdtContent>
          <w:r w:rsidR="00C41E1A">
            <w:rPr>
              <w:szCs w:val="22"/>
            </w:rPr>
            <w:t>la fourniture de 2 500 ml de d</w:t>
          </w:r>
        </w:sdtContent>
      </w:sdt>
      <w:r w:rsidR="00C41E1A">
        <w:rPr>
          <w:szCs w:val="22"/>
        </w:rPr>
        <w:t xml:space="preserve">ispositifs séparateurs modulaires de voie </w:t>
      </w:r>
      <w:r w:rsidR="008E3ED7">
        <w:rPr>
          <w:szCs w:val="22"/>
        </w:rPr>
        <w:t xml:space="preserve">en béton </w:t>
      </w:r>
      <w:r w:rsidR="00C41E1A">
        <w:rPr>
          <w:szCs w:val="22"/>
        </w:rPr>
        <w:t xml:space="preserve">en vue de la réalisation des travaux de voirie des voies d’entrecroisement sur la voie express n°1 à Nouméa. </w:t>
      </w:r>
    </w:p>
    <w:p w14:paraId="205ED32C" w14:textId="77777777" w:rsidR="00C41E1A" w:rsidRPr="00F54F4B" w:rsidRDefault="00C41E1A" w:rsidP="00D256B7">
      <w:pPr>
        <w:ind w:right="-24"/>
        <w:rPr>
          <w:szCs w:val="22"/>
        </w:rPr>
      </w:pPr>
    </w:p>
    <w:p w14:paraId="70D7F561" w14:textId="77777777"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8E14AA" w:rsidRPr="008E14AA">
        <w:rPr>
          <w:szCs w:val="22"/>
        </w:rPr>
        <w:t> </w:t>
      </w:r>
      <w:r w:rsidRPr="008E14AA">
        <w:rPr>
          <w:szCs w:val="22"/>
        </w:rPr>
        <w:t xml:space="preserve">sur le site </w:t>
      </w:r>
      <w:hyperlink r:id="rId8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14:paraId="27ED857F" w14:textId="77777777" w:rsidR="008E14AA" w:rsidRPr="00F54F4B" w:rsidRDefault="008E14AA" w:rsidP="00D256B7">
      <w:pPr>
        <w:ind w:right="-24"/>
        <w:rPr>
          <w:szCs w:val="22"/>
        </w:rPr>
      </w:pPr>
    </w:p>
    <w:p w14:paraId="5E272B55" w14:textId="77777777" w:rsidR="00C60AC1" w:rsidRPr="00F54F4B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1FB63FB0" w14:textId="77777777" w:rsidR="000F0176" w:rsidRPr="00F54F4B" w:rsidRDefault="000F0176" w:rsidP="00D256B7">
      <w:pPr>
        <w:ind w:right="-24"/>
        <w:rPr>
          <w:iCs/>
          <w:szCs w:val="22"/>
        </w:rPr>
      </w:pPr>
    </w:p>
    <w:p w14:paraId="386A95CD" w14:textId="37A8C5C9" w:rsidR="004B1E78" w:rsidRPr="0009482E" w:rsidRDefault="00024198" w:rsidP="007C3019">
      <w:pPr>
        <w:pStyle w:val="Commentaire"/>
        <w:rPr>
          <w:iCs/>
        </w:rPr>
      </w:pPr>
      <w:r w:rsidRPr="00063DAF">
        <w:rPr>
          <w:szCs w:val="22"/>
        </w:rPr>
        <w:t xml:space="preserve">Les offres devront </w:t>
      </w:r>
      <w:r w:rsidR="00EF19EE" w:rsidRPr="00063DAF">
        <w:rPr>
          <w:szCs w:val="22"/>
        </w:rPr>
        <w:t>être réceptionnées avant le </w:t>
      </w:r>
      <w:r w:rsidR="00D92997">
        <w:rPr>
          <w:b/>
          <w:szCs w:val="22"/>
        </w:rPr>
        <w:t>l</w:t>
      </w:r>
      <w:r w:rsidR="00A97E78" w:rsidRPr="00063DAF">
        <w:rPr>
          <w:b/>
          <w:szCs w:val="22"/>
        </w:rPr>
        <w:t>undi</w:t>
      </w:r>
      <w:r w:rsidR="00A54C63" w:rsidRPr="00063DAF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-906452005"/>
          <w:placeholder>
            <w:docPart w:val="FE3F781DF89C450F8C9F11F88651EC8F"/>
          </w:placeholder>
          <w:date w:fullDate="2026-09-21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F7172B">
            <w:rPr>
              <w:b/>
              <w:szCs w:val="22"/>
            </w:rPr>
            <w:t>21 septembre 2026</w:t>
          </w:r>
        </w:sdtContent>
      </w:sdt>
      <w:r w:rsidR="00A54C63" w:rsidRPr="00063DAF">
        <w:rPr>
          <w:b/>
          <w:color w:val="00B0F0"/>
          <w:szCs w:val="22"/>
        </w:rPr>
        <w:t xml:space="preserve"> </w:t>
      </w:r>
      <w:r w:rsidR="00EF19EE" w:rsidRPr="00063DAF">
        <w:rPr>
          <w:b/>
          <w:szCs w:val="22"/>
        </w:rPr>
        <w:t>à 15h30</w:t>
      </w:r>
      <w:r w:rsidR="00063DAF" w:rsidRPr="00063DAF">
        <w:rPr>
          <w:b/>
          <w:szCs w:val="22"/>
        </w:rPr>
        <w:t xml:space="preserve"> </w:t>
      </w:r>
      <w:r w:rsidR="004B1E78" w:rsidRPr="0009482E">
        <w:t xml:space="preserve">par voie électronique sur la plateforme des marchés publics de la Nouvelle-Calédonie en se connectant au profil entreprise : </w:t>
      </w:r>
      <w:hyperlink r:id="rId9" w:history="1">
        <w:r w:rsidR="004B1E78" w:rsidRPr="0009482E">
          <w:rPr>
            <w:rStyle w:val="Lienhypertexte"/>
          </w:rPr>
          <w:t>www.marchespublics.nc</w:t>
        </w:r>
      </w:hyperlink>
      <w:r w:rsidR="00B96C14">
        <w:t>.</w:t>
      </w:r>
    </w:p>
    <w:p w14:paraId="6C01B329" w14:textId="77777777" w:rsidR="00024198" w:rsidRPr="00D66675" w:rsidRDefault="00024198" w:rsidP="00D256B7">
      <w:pPr>
        <w:ind w:right="-24"/>
        <w:rPr>
          <w:szCs w:val="22"/>
        </w:rPr>
      </w:pPr>
    </w:p>
    <w:p w14:paraId="184315FF" w14:textId="445C5765" w:rsidR="00A94477" w:rsidRPr="004B1E78" w:rsidRDefault="00A94477" w:rsidP="00A94477">
      <w:pPr>
        <w:rPr>
          <w:szCs w:val="22"/>
        </w:rPr>
      </w:pPr>
      <w:r w:rsidRPr="00A94477">
        <w:rPr>
          <w:szCs w:val="22"/>
        </w:rPr>
        <w:t xml:space="preserve">Date de publication officielle le </w:t>
      </w:r>
      <w:sdt>
        <w:sdtPr>
          <w:rPr>
            <w:szCs w:val="22"/>
          </w:rPr>
          <w:id w:val="-105577265"/>
          <w:placeholder>
            <w:docPart w:val="244C6B58CAC84E3CB782A969EBD04FC3"/>
          </w:placeholder>
          <w:date w:fullDate="2026-08-04T00:00:00Z">
            <w:dateFormat w:val="dddd d MMMM yyyy"/>
            <w:lid w:val="fr-FR"/>
            <w:storeMappedDataAs w:val="dateTime"/>
            <w:calendar w:val="gregorian"/>
          </w:date>
        </w:sdtPr>
        <w:sdtEndPr/>
        <w:sdtContent>
          <w:r w:rsidR="00D335FE">
            <w:rPr>
              <w:szCs w:val="22"/>
            </w:rPr>
            <w:t>mardi 4 août 2026</w:t>
          </w:r>
        </w:sdtContent>
      </w:sdt>
      <w:r w:rsidRPr="00A94477">
        <w:rPr>
          <w:color w:val="00B0F0"/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p w14:paraId="60AF92E7" w14:textId="77777777" w:rsidR="00A94477" w:rsidRDefault="00A94477" w:rsidP="00A014C3">
      <w:pPr>
        <w:rPr>
          <w:b/>
          <w:color w:val="0070C0"/>
          <w:szCs w:val="22"/>
        </w:rPr>
      </w:pPr>
      <w:bookmarkStart w:id="2" w:name="_GoBack"/>
      <w:bookmarkEnd w:id="2"/>
    </w:p>
    <w:sectPr w:rsidR="00A94477" w:rsidSect="007D0B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003AA" w14:textId="77777777" w:rsidR="00A11492" w:rsidRDefault="00A11492" w:rsidP="00126594">
      <w:r>
        <w:separator/>
      </w:r>
    </w:p>
  </w:endnote>
  <w:endnote w:type="continuationSeparator" w:id="0">
    <w:p w14:paraId="2BE2060F" w14:textId="77777777" w:rsidR="00A11492" w:rsidRDefault="00A11492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AB793" w14:textId="77777777" w:rsidR="00BE65FD" w:rsidRDefault="00BE65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07DAF" w14:textId="77777777" w:rsidR="00A54C63" w:rsidRPr="00DC5AAF" w:rsidRDefault="00A54C63" w:rsidP="00DC5A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F0F65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50AC1" w14:textId="77777777" w:rsidR="00A11492" w:rsidRDefault="00A11492" w:rsidP="00126594">
      <w:r>
        <w:separator/>
      </w:r>
    </w:p>
  </w:footnote>
  <w:footnote w:type="continuationSeparator" w:id="0">
    <w:p w14:paraId="22360A5B" w14:textId="77777777" w:rsidR="00A11492" w:rsidRDefault="00A11492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DEC75" w14:textId="77777777" w:rsidR="00BE65FD" w:rsidRDefault="00BE65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F96E7" w14:textId="77777777" w:rsidR="00BE65FD" w:rsidRDefault="00BE65FD">
    <w:pPr>
      <w:pStyle w:val="En-tte"/>
    </w:pPr>
    <w:r>
      <w:rPr>
        <w:noProof/>
      </w:rPr>
      <w:drawing>
        <wp:inline distT="0" distB="0" distL="0" distR="0" wp14:anchorId="005C48E1" wp14:editId="6F6491DD">
          <wp:extent cx="6120130" cy="1234312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43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36E48" w14:textId="77777777" w:rsidR="00BE65FD" w:rsidRDefault="00BE65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492"/>
    <w:rsid w:val="00020C97"/>
    <w:rsid w:val="00024198"/>
    <w:rsid w:val="0002611F"/>
    <w:rsid w:val="00063DAF"/>
    <w:rsid w:val="00067E1E"/>
    <w:rsid w:val="000E3580"/>
    <w:rsid w:val="000F0176"/>
    <w:rsid w:val="00105462"/>
    <w:rsid w:val="00106B9F"/>
    <w:rsid w:val="00126594"/>
    <w:rsid w:val="0013098D"/>
    <w:rsid w:val="00145333"/>
    <w:rsid w:val="00157016"/>
    <w:rsid w:val="00180AE9"/>
    <w:rsid w:val="0018503D"/>
    <w:rsid w:val="001B2107"/>
    <w:rsid w:val="001C4C59"/>
    <w:rsid w:val="001D4842"/>
    <w:rsid w:val="001D54C9"/>
    <w:rsid w:val="001E022F"/>
    <w:rsid w:val="001E65B4"/>
    <w:rsid w:val="002012F0"/>
    <w:rsid w:val="00244E55"/>
    <w:rsid w:val="00261812"/>
    <w:rsid w:val="00264C34"/>
    <w:rsid w:val="002754A9"/>
    <w:rsid w:val="00277045"/>
    <w:rsid w:val="002D397F"/>
    <w:rsid w:val="002D7489"/>
    <w:rsid w:val="002F5512"/>
    <w:rsid w:val="0030486B"/>
    <w:rsid w:val="003253AB"/>
    <w:rsid w:val="00335C3D"/>
    <w:rsid w:val="00352690"/>
    <w:rsid w:val="00381DB4"/>
    <w:rsid w:val="00391EB8"/>
    <w:rsid w:val="00393225"/>
    <w:rsid w:val="003B2A98"/>
    <w:rsid w:val="003B643A"/>
    <w:rsid w:val="003C44A3"/>
    <w:rsid w:val="00420A03"/>
    <w:rsid w:val="00457779"/>
    <w:rsid w:val="004760C2"/>
    <w:rsid w:val="004769A8"/>
    <w:rsid w:val="004B1E78"/>
    <w:rsid w:val="004D0AF9"/>
    <w:rsid w:val="004D6A79"/>
    <w:rsid w:val="0051572F"/>
    <w:rsid w:val="005C7769"/>
    <w:rsid w:val="00611B44"/>
    <w:rsid w:val="00651B50"/>
    <w:rsid w:val="006664B0"/>
    <w:rsid w:val="00672563"/>
    <w:rsid w:val="006741F7"/>
    <w:rsid w:val="00674290"/>
    <w:rsid w:val="006755FB"/>
    <w:rsid w:val="00677DC4"/>
    <w:rsid w:val="006939BB"/>
    <w:rsid w:val="006A741A"/>
    <w:rsid w:val="006D11B1"/>
    <w:rsid w:val="006D3F0C"/>
    <w:rsid w:val="006D4470"/>
    <w:rsid w:val="006F2726"/>
    <w:rsid w:val="00700790"/>
    <w:rsid w:val="0074484D"/>
    <w:rsid w:val="00765A6A"/>
    <w:rsid w:val="007B5C81"/>
    <w:rsid w:val="007C3019"/>
    <w:rsid w:val="007D0B6C"/>
    <w:rsid w:val="007F760E"/>
    <w:rsid w:val="00815E89"/>
    <w:rsid w:val="00822FB3"/>
    <w:rsid w:val="00825029"/>
    <w:rsid w:val="00825B7D"/>
    <w:rsid w:val="00835B02"/>
    <w:rsid w:val="00856277"/>
    <w:rsid w:val="00873034"/>
    <w:rsid w:val="008A0379"/>
    <w:rsid w:val="008A1B46"/>
    <w:rsid w:val="008A3C28"/>
    <w:rsid w:val="008A6104"/>
    <w:rsid w:val="008C23DB"/>
    <w:rsid w:val="008E14AA"/>
    <w:rsid w:val="008E3ED7"/>
    <w:rsid w:val="0090535B"/>
    <w:rsid w:val="00935CBD"/>
    <w:rsid w:val="00936D87"/>
    <w:rsid w:val="00942DD3"/>
    <w:rsid w:val="00952ECE"/>
    <w:rsid w:val="009A1EAE"/>
    <w:rsid w:val="009C3238"/>
    <w:rsid w:val="009C5E15"/>
    <w:rsid w:val="009E04D3"/>
    <w:rsid w:val="009E260E"/>
    <w:rsid w:val="00A014C3"/>
    <w:rsid w:val="00A01956"/>
    <w:rsid w:val="00A04DB9"/>
    <w:rsid w:val="00A06899"/>
    <w:rsid w:val="00A11492"/>
    <w:rsid w:val="00A22B01"/>
    <w:rsid w:val="00A308C8"/>
    <w:rsid w:val="00A43A67"/>
    <w:rsid w:val="00A54C63"/>
    <w:rsid w:val="00A57576"/>
    <w:rsid w:val="00A7272E"/>
    <w:rsid w:val="00A94477"/>
    <w:rsid w:val="00A96823"/>
    <w:rsid w:val="00A97C98"/>
    <w:rsid w:val="00A97E78"/>
    <w:rsid w:val="00AA7F0B"/>
    <w:rsid w:val="00AD2711"/>
    <w:rsid w:val="00AD44A3"/>
    <w:rsid w:val="00AD60CB"/>
    <w:rsid w:val="00B5743A"/>
    <w:rsid w:val="00B6608C"/>
    <w:rsid w:val="00B82B14"/>
    <w:rsid w:val="00B96C14"/>
    <w:rsid w:val="00BC4E25"/>
    <w:rsid w:val="00BE1B87"/>
    <w:rsid w:val="00BE65FD"/>
    <w:rsid w:val="00C41E1A"/>
    <w:rsid w:val="00C52616"/>
    <w:rsid w:val="00C60AC1"/>
    <w:rsid w:val="00C75170"/>
    <w:rsid w:val="00C82FAC"/>
    <w:rsid w:val="00D256B7"/>
    <w:rsid w:val="00D335FE"/>
    <w:rsid w:val="00D33F35"/>
    <w:rsid w:val="00D3590E"/>
    <w:rsid w:val="00D528D7"/>
    <w:rsid w:val="00D610CD"/>
    <w:rsid w:val="00D66675"/>
    <w:rsid w:val="00D67E35"/>
    <w:rsid w:val="00D83800"/>
    <w:rsid w:val="00D92997"/>
    <w:rsid w:val="00DA1FE7"/>
    <w:rsid w:val="00DC5AAF"/>
    <w:rsid w:val="00DD28B5"/>
    <w:rsid w:val="00E2709B"/>
    <w:rsid w:val="00E952D4"/>
    <w:rsid w:val="00EF19EE"/>
    <w:rsid w:val="00F27004"/>
    <w:rsid w:val="00F401F6"/>
    <w:rsid w:val="00F53999"/>
    <w:rsid w:val="00F53EC5"/>
    <w:rsid w:val="00F54F4B"/>
    <w:rsid w:val="00F63F25"/>
    <w:rsid w:val="00F7172B"/>
    <w:rsid w:val="00F95290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FF26644"/>
  <w15:docId w15:val="{CF820EAC-5831-4393-8E25-556000A1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otilde.vernier\Downloads\DAEM%20AAO(1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BFD0889445749E6A9DFC2171D7326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DC03D8-691A-4BE1-B4AA-C549BBF43A18}"/>
      </w:docPartPr>
      <w:docPartBody>
        <w:p w:rsidR="005C67E6" w:rsidRDefault="005C67E6">
          <w:pPr>
            <w:pStyle w:val="0BFD0889445749E6A9DFC2171D732680"/>
          </w:pPr>
          <w:r w:rsidRPr="008A1B46">
            <w:rPr>
              <w:color w:val="0070C0"/>
            </w:rPr>
            <w:t>[Objet détaillé de l’appel d’offres]</w:t>
          </w:r>
        </w:p>
      </w:docPartBody>
    </w:docPart>
    <w:docPart>
      <w:docPartPr>
        <w:name w:val="FE3F781DF89C450F8C9F11F88651EC8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556590-F845-4827-9676-11E018379975}"/>
      </w:docPartPr>
      <w:docPartBody>
        <w:p w:rsidR="005C67E6" w:rsidRDefault="005C67E6">
          <w:pPr>
            <w:pStyle w:val="FE3F781DF89C450F8C9F11F88651EC8F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  <w:docPart>
      <w:docPartPr>
        <w:name w:val="244C6B58CAC84E3CB782A969EBD04FC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511EAD-0882-4FAA-A7D3-EA506B12CE93}"/>
      </w:docPartPr>
      <w:docPartBody>
        <w:p w:rsidR="005C67E6" w:rsidRDefault="005C67E6">
          <w:pPr>
            <w:pStyle w:val="244C6B58CAC84E3CB782A969EBD04FC3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6C6115FFD2E94051AEC2B427E0864E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019556F-67B5-49B8-9B7D-3A623C0D01E7}"/>
      </w:docPartPr>
      <w:docPartBody>
        <w:p w:rsidR="005C67E6" w:rsidRDefault="005C67E6">
          <w:pPr>
            <w:pStyle w:val="6C6115FFD2E94051AEC2B427E0864E9F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E694E8BE91FF47718A43D114B3CF29F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231929-CAAF-4270-BE18-5DBF1FDBCCE7}"/>
      </w:docPartPr>
      <w:docPartBody>
        <w:p w:rsidR="005C67E6" w:rsidRDefault="005C67E6">
          <w:pPr>
            <w:pStyle w:val="E694E8BE91FF47718A43D114B3CF29F1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d’offres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AC0BD593E7724B0D9D4CDD781C06BC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51C245-B3DB-4ECA-9F19-9AD06742648F}"/>
      </w:docPartPr>
      <w:docPartBody>
        <w:p w:rsidR="00576874" w:rsidRDefault="005C67E6" w:rsidP="005C67E6">
          <w:pPr>
            <w:pStyle w:val="AC0BD593E7724B0D9D4CDD781C06BC53"/>
          </w:pPr>
          <w:r>
            <w:rPr>
              <w:b/>
              <w:sz w:val="27"/>
              <w:szCs w:val="27"/>
            </w:rPr>
            <w:t>OBJET DE L’APPEL D’OFFRES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7E6"/>
    <w:rsid w:val="00576874"/>
    <w:rsid w:val="005C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0BFD0889445749E6A9DFC2171D732680">
    <w:name w:val="0BFD0889445749E6A9DFC2171D732680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FE3F781DF89C450F8C9F11F88651EC8F">
    <w:name w:val="FE3F781DF89C450F8C9F11F88651EC8F"/>
  </w:style>
  <w:style w:type="paragraph" w:customStyle="1" w:styleId="03D0BFB02E134B87A37581399A417472">
    <w:name w:val="03D0BFB02E134B87A37581399A417472"/>
  </w:style>
  <w:style w:type="paragraph" w:customStyle="1" w:styleId="F4EEEA9B71D84092AF392002CBC677CB">
    <w:name w:val="F4EEEA9B71D84092AF392002CBC677CB"/>
  </w:style>
  <w:style w:type="paragraph" w:customStyle="1" w:styleId="682FAA294DCD4EB9A5B2D3F7D2FA6E3E">
    <w:name w:val="682FAA294DCD4EB9A5B2D3F7D2FA6E3E"/>
  </w:style>
  <w:style w:type="paragraph" w:customStyle="1" w:styleId="EF67834E82DA4CC7ABA57F53C937465C">
    <w:name w:val="EF67834E82DA4CC7ABA57F53C937465C"/>
  </w:style>
  <w:style w:type="paragraph" w:customStyle="1" w:styleId="16ECC5666B6A4DEA8ED35FED3BE04E04">
    <w:name w:val="16ECC5666B6A4DEA8ED35FED3BE04E04"/>
  </w:style>
  <w:style w:type="paragraph" w:customStyle="1" w:styleId="244C6B58CAC84E3CB782A969EBD04FC3">
    <w:name w:val="244C6B58CAC84E3CB782A969EBD04FC3"/>
  </w:style>
  <w:style w:type="paragraph" w:customStyle="1" w:styleId="6C6115FFD2E94051AEC2B427E0864E9F">
    <w:name w:val="6C6115FFD2E94051AEC2B427E0864E9F"/>
  </w:style>
  <w:style w:type="paragraph" w:customStyle="1" w:styleId="E694E8BE91FF47718A43D114B3CF29F1">
    <w:name w:val="E694E8BE91FF47718A43D114B3CF29F1"/>
  </w:style>
  <w:style w:type="paragraph" w:customStyle="1" w:styleId="AC0BD593E7724B0D9D4CDD781C06BC53">
    <w:name w:val="AC0BD593E7724B0D9D4CDD781C06BC53"/>
    <w:rsid w:val="005C67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D6BC0-986B-4FE1-9385-34A0F34D8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AAO(1)</Template>
  <TotalTime>40</TotalTime>
  <Pages>1</Pages>
  <Words>140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Clotilde Vernier</dc:creator>
  <cp:lastModifiedBy>Clotilde Vernier</cp:lastModifiedBy>
  <cp:revision>17</cp:revision>
  <cp:lastPrinted>2018-10-28T21:35:00Z</cp:lastPrinted>
  <dcterms:created xsi:type="dcterms:W3CDTF">2026-03-09T03:27:00Z</dcterms:created>
  <dcterms:modified xsi:type="dcterms:W3CDTF">2026-07-24T02:39:00Z</dcterms:modified>
</cp:coreProperties>
</file>